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7FC2" w:rsidRDefault="00AE7FC2"/>
    <w:p w:rsidR="00AE7FC2" w:rsidRDefault="00AE7FC2"/>
    <w:p w:rsidR="00AE7FC2" w:rsidRDefault="00AE7FC2"/>
    <w:p w:rsidR="00AE7FC2" w:rsidRDefault="00AE7FC2"/>
    <w:p w:rsidR="00AE7FC2" w:rsidRDefault="00AE7FC2"/>
    <w:p w:rsidR="00AE7FC2" w:rsidRDefault="00AE7FC2"/>
    <w:p w:rsidR="00AE7FC2" w:rsidRPr="00AA31F3" w:rsidRDefault="00AE7FC2">
      <w:pPr>
        <w:rPr>
          <w:rFonts w:ascii="Times New Roman" w:hAnsi="Times New Roman" w:cs="Times New Roman"/>
          <w:sz w:val="36"/>
          <w:szCs w:val="36"/>
        </w:rPr>
      </w:pPr>
      <w:r w:rsidRPr="00AA31F3">
        <w:rPr>
          <w:rFonts w:ascii="Times New Roman" w:hAnsi="Times New Roman" w:cs="Times New Roman"/>
          <w:sz w:val="32"/>
          <w:szCs w:val="32"/>
        </w:rPr>
        <w:t xml:space="preserve">                      </w:t>
      </w:r>
      <w:r w:rsidRPr="00AA31F3">
        <w:rPr>
          <w:rFonts w:ascii="Times New Roman" w:hAnsi="Times New Roman" w:cs="Times New Roman"/>
          <w:sz w:val="36"/>
          <w:szCs w:val="36"/>
        </w:rPr>
        <w:t>Награждается ученик (ца)____класса</w:t>
      </w:r>
    </w:p>
    <w:p w:rsidR="00AE7FC2" w:rsidRPr="00AA31F3" w:rsidRDefault="00AE7FC2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</w:t>
      </w:r>
      <w:r w:rsidRPr="00AA31F3">
        <w:rPr>
          <w:rFonts w:ascii="Times New Roman" w:hAnsi="Times New Roman" w:cs="Times New Roman"/>
          <w:sz w:val="36"/>
          <w:szCs w:val="36"/>
        </w:rPr>
        <w:t>Занявший (ая)______место</w:t>
      </w:r>
    </w:p>
    <w:p w:rsidR="00AE7FC2" w:rsidRPr="00AA31F3" w:rsidRDefault="00AE7FC2">
      <w:pPr>
        <w:rPr>
          <w:rFonts w:ascii="Times New Roman" w:hAnsi="Times New Roman" w:cs="Times New Roman"/>
          <w:sz w:val="36"/>
          <w:szCs w:val="36"/>
        </w:rPr>
      </w:pPr>
      <w:r w:rsidRPr="00AA31F3">
        <w:rPr>
          <w:rFonts w:ascii="Times New Roman" w:hAnsi="Times New Roman" w:cs="Times New Roman"/>
          <w:sz w:val="36"/>
          <w:szCs w:val="36"/>
        </w:rPr>
        <w:t xml:space="preserve">                   </w:t>
      </w:r>
      <w:r>
        <w:rPr>
          <w:rFonts w:ascii="Times New Roman" w:hAnsi="Times New Roman" w:cs="Times New Roman"/>
          <w:sz w:val="36"/>
          <w:szCs w:val="36"/>
        </w:rPr>
        <w:t>в</w:t>
      </w:r>
      <w:r w:rsidRPr="00AA31F3">
        <w:rPr>
          <w:rFonts w:ascii="Times New Roman" w:hAnsi="Times New Roman" w:cs="Times New Roman"/>
          <w:sz w:val="36"/>
          <w:szCs w:val="36"/>
        </w:rPr>
        <w:t xml:space="preserve"> конкурсе рисунков «Мой товарищ  </w:t>
      </w: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  <w:r w:rsidRPr="00AA31F3">
        <w:rPr>
          <w:rFonts w:ascii="Times New Roman" w:hAnsi="Times New Roman" w:cs="Times New Roman"/>
          <w:sz w:val="36"/>
          <w:szCs w:val="36"/>
        </w:rPr>
        <w:t xml:space="preserve">                   Светофор»</w:t>
      </w: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                    Учитель_______________</w:t>
      </w: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        Директор школы______________</w:t>
      </w:r>
      <w:r w:rsidRPr="00AA31F3">
        <w:rPr>
          <w:rFonts w:ascii="Times New Roman" w:hAnsi="Times New Roman" w:cs="Times New Roman"/>
          <w:sz w:val="36"/>
          <w:szCs w:val="36"/>
        </w:rPr>
        <w:t xml:space="preserve">  </w:t>
      </w: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                 19 февраля 2013 года</w:t>
      </w:r>
      <w:r w:rsidRPr="00AA31F3">
        <w:rPr>
          <w:rFonts w:ascii="Times New Roman" w:hAnsi="Times New Roman" w:cs="Times New Roman"/>
          <w:sz w:val="36"/>
          <w:szCs w:val="36"/>
        </w:rPr>
        <w:t xml:space="preserve">                </w:t>
      </w: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>
      <w:pPr>
        <w:rPr>
          <w:rFonts w:ascii="Times New Roman" w:hAnsi="Times New Roman" w:cs="Times New Roman"/>
          <w:sz w:val="36"/>
          <w:szCs w:val="36"/>
        </w:rPr>
      </w:pPr>
    </w:p>
    <w:p w:rsidR="00AE7FC2" w:rsidRPr="00AA31F3" w:rsidRDefault="00AE7FC2" w:rsidP="00AA31F3">
      <w:pPr>
        <w:rPr>
          <w:rFonts w:ascii="Times New Roman" w:hAnsi="Times New Roman" w:cs="Times New Roman"/>
          <w:sz w:val="36"/>
          <w:szCs w:val="36"/>
        </w:rPr>
      </w:pPr>
      <w:r w:rsidRPr="00AA31F3">
        <w:rPr>
          <w:rFonts w:ascii="Times New Roman" w:hAnsi="Times New Roman" w:cs="Times New Roman"/>
          <w:sz w:val="36"/>
          <w:szCs w:val="36"/>
        </w:rPr>
        <w:t xml:space="preserve">     </w:t>
      </w:r>
      <w:r>
        <w:rPr>
          <w:rFonts w:ascii="Times New Roman" w:hAnsi="Times New Roman" w:cs="Times New Roman"/>
          <w:sz w:val="36"/>
          <w:szCs w:val="36"/>
        </w:rPr>
        <w:t xml:space="preserve">    </w:t>
      </w:r>
      <w:r w:rsidRPr="00AA31F3">
        <w:rPr>
          <w:rFonts w:ascii="Times New Roman" w:hAnsi="Times New Roman" w:cs="Times New Roman"/>
          <w:sz w:val="36"/>
          <w:szCs w:val="36"/>
        </w:rPr>
        <w:t>Награждается ученик (ца)____класса</w:t>
      </w:r>
    </w:p>
    <w:p w:rsidR="00AE7FC2" w:rsidRPr="00AA31F3" w:rsidRDefault="00AE7FC2" w:rsidP="00AA31F3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</w:t>
      </w:r>
      <w:r w:rsidRPr="00AA31F3">
        <w:rPr>
          <w:rFonts w:ascii="Times New Roman" w:hAnsi="Times New Roman" w:cs="Times New Roman"/>
          <w:sz w:val="36"/>
          <w:szCs w:val="36"/>
        </w:rPr>
        <w:t>Занявший (ая)______место</w:t>
      </w:r>
    </w:p>
    <w:p w:rsidR="00AE7FC2" w:rsidRPr="00AA31F3" w:rsidRDefault="00AE7FC2" w:rsidP="00AA31F3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</w:t>
      </w:r>
      <w:r w:rsidRPr="00AA31F3">
        <w:rPr>
          <w:rFonts w:ascii="Times New Roman" w:hAnsi="Times New Roman" w:cs="Times New Roman"/>
          <w:sz w:val="36"/>
          <w:szCs w:val="36"/>
        </w:rPr>
        <w:t xml:space="preserve"> </w:t>
      </w:r>
      <w:r>
        <w:rPr>
          <w:rFonts w:ascii="Times New Roman" w:hAnsi="Times New Roman" w:cs="Times New Roman"/>
          <w:sz w:val="36"/>
          <w:szCs w:val="36"/>
        </w:rPr>
        <w:t>в</w:t>
      </w:r>
      <w:r w:rsidRPr="00AA31F3">
        <w:rPr>
          <w:rFonts w:ascii="Times New Roman" w:hAnsi="Times New Roman" w:cs="Times New Roman"/>
          <w:sz w:val="36"/>
          <w:szCs w:val="36"/>
        </w:rPr>
        <w:t xml:space="preserve"> конкурсе рисунков «Мой товарищ  </w:t>
      </w:r>
    </w:p>
    <w:p w:rsidR="00AE7FC2" w:rsidRDefault="00AE7FC2" w:rsidP="00AA31F3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</w:t>
      </w:r>
      <w:r w:rsidRPr="00AA31F3">
        <w:rPr>
          <w:rFonts w:ascii="Times New Roman" w:hAnsi="Times New Roman" w:cs="Times New Roman"/>
          <w:sz w:val="36"/>
          <w:szCs w:val="36"/>
        </w:rPr>
        <w:t>Светофор»</w:t>
      </w:r>
    </w:p>
    <w:p w:rsidR="00AE7FC2" w:rsidRDefault="00AE7FC2" w:rsidP="00AA31F3">
      <w:pPr>
        <w:rPr>
          <w:rFonts w:ascii="Times New Roman" w:hAnsi="Times New Roman" w:cs="Times New Roman"/>
          <w:sz w:val="36"/>
          <w:szCs w:val="36"/>
        </w:rPr>
      </w:pPr>
    </w:p>
    <w:p w:rsidR="00AE7FC2" w:rsidRDefault="00AE7FC2" w:rsidP="00AA31F3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Учитель_______________</w:t>
      </w:r>
    </w:p>
    <w:p w:rsidR="00AE7FC2" w:rsidRDefault="00AE7FC2" w:rsidP="00AA31F3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Директор школы______________</w:t>
      </w:r>
      <w:r w:rsidRPr="00AA31F3">
        <w:rPr>
          <w:rFonts w:ascii="Times New Roman" w:hAnsi="Times New Roman" w:cs="Times New Roman"/>
          <w:sz w:val="36"/>
          <w:szCs w:val="36"/>
        </w:rPr>
        <w:t xml:space="preserve">  </w:t>
      </w:r>
    </w:p>
    <w:p w:rsidR="00AE7FC2" w:rsidRPr="00AA31F3" w:rsidRDefault="00AE7FC2" w:rsidP="00AA31F3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19 февраля 2013 года</w:t>
      </w:r>
      <w:r w:rsidRPr="00AA31F3">
        <w:rPr>
          <w:rFonts w:ascii="Times New Roman" w:hAnsi="Times New Roman" w:cs="Times New Roman"/>
          <w:sz w:val="36"/>
          <w:szCs w:val="36"/>
        </w:rPr>
        <w:t xml:space="preserve">                            </w:t>
      </w:r>
    </w:p>
    <w:p w:rsidR="00AE7FC2" w:rsidRPr="00AA31F3" w:rsidRDefault="00AE7FC2">
      <w:pPr>
        <w:rPr>
          <w:rFonts w:ascii="Times New Roman" w:hAnsi="Times New Roman" w:cs="Times New Roman"/>
          <w:sz w:val="36"/>
          <w:szCs w:val="36"/>
        </w:rPr>
      </w:pPr>
      <w:r w:rsidRPr="00AA31F3">
        <w:rPr>
          <w:rFonts w:ascii="Times New Roman" w:hAnsi="Times New Roman" w:cs="Times New Roman"/>
          <w:sz w:val="36"/>
          <w:szCs w:val="36"/>
        </w:rPr>
        <w:t xml:space="preserve">     </w:t>
      </w:r>
    </w:p>
    <w:p w:rsidR="00AE7FC2" w:rsidRDefault="00AE7FC2"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396pt;margin-top:-590.1pt;width:419.3pt;height:597.1pt;z-index:251658240;visibility:visible">
            <v:imagedata r:id="rId4" o:title=""/>
          </v:shape>
        </w:pict>
      </w:r>
      <w:r>
        <w:rPr>
          <w:noProof/>
          <w:lang w:eastAsia="ru-RU"/>
        </w:rPr>
        <w:pict>
          <v:shape id="Рисунок 1" o:spid="_x0000_s1027" type="#_x0000_t75" style="position:absolute;margin-left:-436.7pt;margin-top:-446.55pt;width:400.4pt;height:597.1pt;z-index:251657216;visibility:visible">
            <v:imagedata r:id="rId5" o:title=""/>
            <w10:wrap type="topAndBottom"/>
          </v:shape>
        </w:pict>
      </w:r>
    </w:p>
    <w:sectPr w:rsidR="00AE7FC2" w:rsidSect="00AA31F3">
      <w:pgSz w:w="16838" w:h="11906" w:orient="landscape"/>
      <w:pgMar w:top="142" w:right="111" w:bottom="142" w:left="142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B1398"/>
    <w:rsid w:val="0019575E"/>
    <w:rsid w:val="002C66DE"/>
    <w:rsid w:val="003D643F"/>
    <w:rsid w:val="00562B80"/>
    <w:rsid w:val="008848E5"/>
    <w:rsid w:val="008C7E55"/>
    <w:rsid w:val="00AA31F3"/>
    <w:rsid w:val="00AE7FC2"/>
    <w:rsid w:val="00BB1398"/>
    <w:rsid w:val="00BF6FC5"/>
    <w:rsid w:val="00C40F50"/>
    <w:rsid w:val="00C732A5"/>
    <w:rsid w:val="00DF08A1"/>
    <w:rsid w:val="00E60C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32A5"/>
    <w:pPr>
      <w:spacing w:after="200" w:line="276" w:lineRule="auto"/>
    </w:pPr>
    <w:rPr>
      <w:rFonts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8848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848E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25</TotalTime>
  <Pages>2</Pages>
  <Words>106</Words>
  <Characters>610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Сосновская школа</cp:lastModifiedBy>
  <cp:revision>5</cp:revision>
  <cp:lastPrinted>2013-02-18T16:47:00Z</cp:lastPrinted>
  <dcterms:created xsi:type="dcterms:W3CDTF">2013-02-18T06:53:00Z</dcterms:created>
  <dcterms:modified xsi:type="dcterms:W3CDTF">2013-02-19T02:38:00Z</dcterms:modified>
</cp:coreProperties>
</file>